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3C8" w:rsidRPr="00AD2C31" w:rsidRDefault="00EF33C8" w:rsidP="00AD2C31">
      <w:pPr>
        <w:pStyle w:val="Heading3"/>
        <w:jc w:val="center"/>
        <w:rPr>
          <w:lang w:val="uk-UA"/>
        </w:rPr>
      </w:pPr>
      <w:r w:rsidRPr="00AD2C31">
        <w:rPr>
          <w:lang w:val="uk-UA"/>
        </w:rPr>
        <w:t>ОГОЛОШЕННЯ</w:t>
      </w:r>
      <w:r w:rsidRPr="00AD2C31">
        <w:rPr>
          <w:lang w:val="uk-UA"/>
        </w:rPr>
        <w:br/>
        <w:t>про проведення відкритих торгів</w:t>
      </w:r>
    </w:p>
    <w:p w:rsidR="00EF33C8" w:rsidRPr="00AD2C31" w:rsidRDefault="00EF33C8" w:rsidP="00AD2C31">
      <w:pPr>
        <w:pStyle w:val="NormalWeb"/>
        <w:jc w:val="both"/>
        <w:rPr>
          <w:b/>
          <w:lang w:val="uk-UA"/>
        </w:rPr>
      </w:pPr>
      <w:r w:rsidRPr="00AD2C31">
        <w:rPr>
          <w:b/>
          <w:lang w:val="uk-UA"/>
        </w:rPr>
        <w:t>1. Замовник:</w:t>
      </w:r>
    </w:p>
    <w:p w:rsidR="00EF33C8" w:rsidRPr="0052468E" w:rsidRDefault="00EF33C8" w:rsidP="00AD2C31">
      <w:pPr>
        <w:spacing w:line="276" w:lineRule="auto"/>
        <w:jc w:val="both"/>
        <w:rPr>
          <w:b/>
          <w:lang w:val="uk-UA"/>
        </w:rPr>
      </w:pPr>
      <w:r w:rsidRPr="00AD2C31">
        <w:rPr>
          <w:lang w:val="uk-UA"/>
        </w:rPr>
        <w:t xml:space="preserve">1.1. Найменування. </w:t>
      </w:r>
      <w:r w:rsidRPr="0052468E">
        <w:rPr>
          <w:b/>
          <w:lang w:val="uk-UA"/>
        </w:rPr>
        <w:t>Державна установа «Інститут патології крові та трансфузійної медицини НАМН України».</w:t>
      </w:r>
    </w:p>
    <w:p w:rsidR="00EF33C8" w:rsidRPr="00AD2C31" w:rsidRDefault="00EF33C8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1.2. Ідентифікаційний код за </w:t>
      </w:r>
      <w:r>
        <w:rPr>
          <w:b/>
          <w:lang w:val="uk-UA"/>
        </w:rPr>
        <w:t xml:space="preserve">ЄДРПОУ </w:t>
      </w:r>
      <w:r w:rsidRPr="0052468E">
        <w:rPr>
          <w:b/>
          <w:lang w:val="uk-UA"/>
        </w:rPr>
        <w:t>02012088.</w:t>
      </w:r>
    </w:p>
    <w:p w:rsidR="00EF33C8" w:rsidRPr="00AD2C31" w:rsidRDefault="00EF33C8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1.3. Місцезнаходження</w:t>
      </w:r>
      <w:r w:rsidRPr="0052468E">
        <w:rPr>
          <w:b/>
          <w:lang w:val="uk-UA"/>
        </w:rPr>
        <w:t>. м. Львів, вул. Генерала Чупринки, 45, 79044.</w:t>
      </w:r>
    </w:p>
    <w:p w:rsidR="00EF33C8" w:rsidRPr="0052468E" w:rsidRDefault="00EF33C8" w:rsidP="00AD2C31">
      <w:pPr>
        <w:pStyle w:val="NormalWeb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lang w:val="uk-UA"/>
        </w:rPr>
        <w:t xml:space="preserve">1.4. Реєстраційний рахунок замовника. </w:t>
      </w:r>
      <w:r w:rsidRPr="0052468E">
        <w:rPr>
          <w:b/>
          <w:lang w:val="uk-UA"/>
        </w:rPr>
        <w:t>№ 3521100</w:t>
      </w:r>
      <w:r>
        <w:rPr>
          <w:b/>
          <w:lang w:val="uk-UA"/>
        </w:rPr>
        <w:t>2</w:t>
      </w:r>
      <w:r w:rsidRPr="0052468E">
        <w:rPr>
          <w:b/>
          <w:lang w:val="uk-UA"/>
        </w:rPr>
        <w:t>00</w:t>
      </w:r>
      <w:r>
        <w:rPr>
          <w:b/>
          <w:lang w:val="uk-UA"/>
        </w:rPr>
        <w:t>2668</w:t>
      </w:r>
      <w:r w:rsidRPr="0052468E">
        <w:rPr>
          <w:b/>
          <w:lang w:val="uk-UA"/>
        </w:rPr>
        <w:t>.</w:t>
      </w:r>
    </w:p>
    <w:p w:rsidR="00EF33C8" w:rsidRPr="00AD2C31" w:rsidRDefault="00EF33C8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 xml:space="preserve">1.5. Посадові особи замовника, уповноважені здійснювати зв'язок з учасниками (прізвище, ім'я, по батькові, посада та адреса, номер телефону та телефаксу із зазначенням коду міжміського телефонного зв'язку, e-mail). </w:t>
      </w:r>
    </w:p>
    <w:p w:rsidR="00EF33C8" w:rsidRPr="00AD2C31" w:rsidRDefault="00EF33C8" w:rsidP="00AD2C31">
      <w:pPr>
        <w:spacing w:line="276" w:lineRule="auto"/>
        <w:jc w:val="both"/>
        <w:rPr>
          <w:lang w:val="uk-UA"/>
        </w:rPr>
      </w:pPr>
      <w:r>
        <w:rPr>
          <w:b/>
          <w:lang w:val="uk-UA"/>
        </w:rPr>
        <w:t>Євстахевич Юрій Львович</w:t>
      </w:r>
      <w:r w:rsidRPr="00AD2C31">
        <w:rPr>
          <w:lang w:val="uk-UA"/>
        </w:rPr>
        <w:t xml:space="preserve">, </w:t>
      </w:r>
      <w:r>
        <w:rPr>
          <w:lang w:val="uk-UA"/>
        </w:rPr>
        <w:t>провідний науковий співробітник відділення хірургії та трансфузіології</w:t>
      </w:r>
      <w:r w:rsidRPr="00AD2C31">
        <w:rPr>
          <w:lang w:val="uk-UA"/>
        </w:rPr>
        <w:t xml:space="preserve"> – голова комітету з конкурсних торгів, </w:t>
      </w:r>
      <w:r w:rsidRPr="0052468E">
        <w:rPr>
          <w:b/>
          <w:lang w:val="uk-UA"/>
        </w:rPr>
        <w:t>Лещук Марія Михайлівна</w:t>
      </w:r>
      <w:r w:rsidRPr="00AD2C31">
        <w:rPr>
          <w:lang w:val="uk-UA"/>
        </w:rPr>
        <w:t xml:space="preserve">, </w:t>
      </w:r>
      <w:r>
        <w:rPr>
          <w:lang w:val="uk-UA"/>
        </w:rPr>
        <w:t xml:space="preserve">начальник відділу бухгалтерського обліку та звітності, головний бухгалтер - </w:t>
      </w:r>
      <w:r w:rsidRPr="00AD2C31">
        <w:rPr>
          <w:lang w:val="uk-UA"/>
        </w:rPr>
        <w:t>секретар комітету з конкурсних торгів, м. Львів, вул. Генерала Чупринки, 45, 79044</w:t>
      </w:r>
      <w:r>
        <w:rPr>
          <w:lang w:val="uk-UA"/>
        </w:rPr>
        <w:t>, зал засідань (5 поверх)</w:t>
      </w:r>
      <w:r w:rsidRPr="00AD2C31">
        <w:rPr>
          <w:lang w:val="uk-UA"/>
        </w:rPr>
        <w:t>,  тел.: (032)-237-99-19,  e-mail: ipktm@ukr.net</w:t>
      </w:r>
    </w:p>
    <w:p w:rsidR="00EF33C8" w:rsidRPr="00AD2C31" w:rsidRDefault="00EF33C8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1.6. Головний розпорядник коштів (повне найменування та ідентифікаційний код за ЄДРПОУ). </w:t>
      </w:r>
      <w:r w:rsidRPr="0052468E">
        <w:rPr>
          <w:b/>
          <w:lang w:val="uk-UA"/>
        </w:rPr>
        <w:t>Національна академія медичних наук України, №  00061125</w:t>
      </w:r>
      <w:r w:rsidRPr="00AD2C31">
        <w:rPr>
          <w:lang w:val="uk-UA"/>
        </w:rPr>
        <w:t>.</w:t>
      </w:r>
    </w:p>
    <w:p w:rsidR="00EF33C8" w:rsidRPr="00AD2C31" w:rsidRDefault="00EF33C8" w:rsidP="00AD2C31">
      <w:pPr>
        <w:pStyle w:val="NormalWeb"/>
        <w:spacing w:before="0" w:beforeAutospacing="0" w:after="0" w:afterAutospacing="0" w:line="276" w:lineRule="auto"/>
        <w:jc w:val="both"/>
        <w:rPr>
          <w:b/>
          <w:lang w:val="uk-UA"/>
        </w:rPr>
      </w:pPr>
    </w:p>
    <w:p w:rsidR="00EF33C8" w:rsidRDefault="00EF33C8" w:rsidP="00AD2C31">
      <w:pPr>
        <w:pStyle w:val="NormalWeb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b/>
          <w:lang w:val="uk-UA"/>
        </w:rPr>
        <w:t>2. Фінансування закупівлі:</w:t>
      </w:r>
    </w:p>
    <w:p w:rsidR="00EF33C8" w:rsidRPr="00AD2C31" w:rsidRDefault="00EF33C8" w:rsidP="00AD2C31">
      <w:pPr>
        <w:pStyle w:val="NormalWeb"/>
        <w:spacing w:before="0" w:beforeAutospacing="0" w:after="0" w:afterAutospacing="0" w:line="276" w:lineRule="auto"/>
        <w:jc w:val="both"/>
        <w:rPr>
          <w:b/>
          <w:lang w:val="uk-UA"/>
        </w:rPr>
      </w:pPr>
    </w:p>
    <w:p w:rsidR="00EF33C8" w:rsidRPr="00AD2C31" w:rsidRDefault="00EF33C8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2.1. Джерело фінансування закупівлі. Кошти державного бюджету.</w:t>
      </w:r>
    </w:p>
    <w:p w:rsidR="00EF33C8" w:rsidRPr="004C5698" w:rsidRDefault="00EF33C8" w:rsidP="00AD2C31">
      <w:pPr>
        <w:pStyle w:val="NormalWeb"/>
        <w:spacing w:before="0" w:beforeAutospacing="0" w:after="0" w:afterAutospacing="0" w:line="276" w:lineRule="auto"/>
        <w:jc w:val="both"/>
        <w:rPr>
          <w:i/>
          <w:lang w:val="uk-UA"/>
        </w:rPr>
      </w:pPr>
      <w:r w:rsidRPr="00AD2C31">
        <w:rPr>
          <w:lang w:val="uk-UA"/>
        </w:rPr>
        <w:t>2.2. Розмір бюджетного призначення за кошторисом або очікувана вартість закупівлі (не для друку, не для оприлюднення</w:t>
      </w:r>
      <w:r w:rsidRPr="00AD2C31">
        <w:rPr>
          <w:shd w:val="clear" w:color="auto" w:fill="FFFFFF"/>
          <w:lang w:val="uk-UA"/>
        </w:rPr>
        <w:t xml:space="preserve">) </w:t>
      </w:r>
      <w:r w:rsidRPr="002F4777">
        <w:rPr>
          <w:b/>
          <w:shd w:val="clear" w:color="auto" w:fill="FFFFFF"/>
          <w:lang w:val="uk-UA"/>
        </w:rPr>
        <w:t>29 599 196,00</w:t>
      </w:r>
      <w:r w:rsidRPr="002F4777">
        <w:rPr>
          <w:shd w:val="clear" w:color="auto" w:fill="FFFFFF"/>
          <w:lang w:val="uk-UA"/>
        </w:rPr>
        <w:t xml:space="preserve"> </w:t>
      </w:r>
      <w:r w:rsidRPr="002F4777">
        <w:rPr>
          <w:b/>
          <w:shd w:val="clear" w:color="auto" w:fill="FFFFFF"/>
          <w:lang w:val="uk-UA"/>
        </w:rPr>
        <w:t>грн</w:t>
      </w:r>
      <w:r w:rsidRPr="002F4777">
        <w:rPr>
          <w:i/>
          <w:lang w:val="uk-UA"/>
        </w:rPr>
        <w:t>.</w:t>
      </w:r>
      <w:r>
        <w:rPr>
          <w:i/>
          <w:lang w:val="uk-UA"/>
        </w:rPr>
        <w:t xml:space="preserve"> </w:t>
      </w:r>
      <w:r w:rsidRPr="002F4777">
        <w:rPr>
          <w:i/>
          <w:lang w:val="uk-UA"/>
        </w:rPr>
        <w:t>(двадцять дев’ять мільйонів п’ятсот дев’яносто дев’ять тисяч сто дев’яносто шість грн. 00 копійок).</w:t>
      </w:r>
    </w:p>
    <w:p w:rsidR="00EF33C8" w:rsidRPr="00AD2C31" w:rsidRDefault="00EF33C8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2.3. Очікувана ціна одиниці товару (у разі закупівлі товару) (не для друку, не для оприлюднення). Згідно до додатку № 1 до оголошення про проведення відкритих торгів (додається).</w:t>
      </w:r>
    </w:p>
    <w:p w:rsidR="00EF33C8" w:rsidRPr="00820C6F" w:rsidRDefault="00EF33C8" w:rsidP="00AD2C31">
      <w:pPr>
        <w:pStyle w:val="NormalWeb"/>
        <w:jc w:val="both"/>
        <w:rPr>
          <w:b/>
          <w:lang w:val="uk-UA"/>
        </w:rPr>
      </w:pPr>
      <w:r w:rsidRPr="00820C6F">
        <w:rPr>
          <w:b/>
          <w:lang w:val="uk-UA"/>
        </w:rPr>
        <w:t>3. Адреса веб-порталу Міністерства економічного розвитку і торгівлі України, на якому розміщується інформація про закупівлю: www.tender.me.gov.ua.</w:t>
      </w:r>
    </w:p>
    <w:p w:rsidR="00EF33C8" w:rsidRPr="00820C6F" w:rsidRDefault="00EF33C8" w:rsidP="00AD2C31">
      <w:pPr>
        <w:pStyle w:val="NormalWeb"/>
        <w:jc w:val="both"/>
        <w:rPr>
          <w:b/>
          <w:lang w:val="uk-UA"/>
        </w:rPr>
      </w:pPr>
      <w:r w:rsidRPr="00820C6F">
        <w:rPr>
          <w:b/>
          <w:lang w:val="uk-UA"/>
        </w:rPr>
        <w:t>4. Адреса веб-сайту, на якому замовником додатково розміщується інформація про закупівлю (у разі наявності). www.ipktm.inf.ua</w:t>
      </w:r>
    </w:p>
    <w:p w:rsidR="00EF33C8" w:rsidRPr="00AD2C31" w:rsidRDefault="00EF33C8" w:rsidP="00AD2C31">
      <w:pPr>
        <w:pStyle w:val="NormalWeb"/>
        <w:jc w:val="both"/>
        <w:rPr>
          <w:b/>
          <w:lang w:val="uk-UA"/>
        </w:rPr>
      </w:pPr>
      <w:r w:rsidRPr="00AD2C31">
        <w:rPr>
          <w:b/>
          <w:lang w:val="uk-UA"/>
        </w:rPr>
        <w:t>5. Інформація про предмет закупівлі:</w:t>
      </w:r>
    </w:p>
    <w:p w:rsidR="00EF33C8" w:rsidRPr="00AD2C31" w:rsidRDefault="00EF33C8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5.1. Найменування предмета закупівлі. </w:t>
      </w:r>
      <w:r w:rsidRPr="00706F90">
        <w:rPr>
          <w:b/>
          <w:lang w:val="uk-UA"/>
        </w:rPr>
        <w:t>Ліки , (ДК 016 – 2010</w:t>
      </w:r>
      <w:r w:rsidRPr="00AD2C31">
        <w:rPr>
          <w:lang w:val="uk-UA"/>
        </w:rPr>
        <w:t xml:space="preserve"> : </w:t>
      </w:r>
      <w:r w:rsidRPr="0052468E">
        <w:rPr>
          <w:b/>
          <w:lang w:val="uk-UA"/>
        </w:rPr>
        <w:t>21.20.1).</w:t>
      </w:r>
    </w:p>
    <w:p w:rsidR="00EF33C8" w:rsidRDefault="00EF33C8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5.2. Кількість товарів або обсяг виконання робіт чи надання послуг. </w:t>
      </w:r>
    </w:p>
    <w:p w:rsidR="00EF33C8" w:rsidRPr="004C4F7A" w:rsidRDefault="00EF33C8" w:rsidP="00AD2C31">
      <w:pPr>
        <w:pStyle w:val="NormalWeb"/>
        <w:spacing w:before="0" w:beforeAutospacing="0" w:after="0" w:afterAutospacing="0" w:line="276" w:lineRule="auto"/>
        <w:jc w:val="both"/>
        <w:rPr>
          <w:b/>
          <w:lang w:val="uk-UA"/>
        </w:rPr>
      </w:pPr>
      <w:r>
        <w:rPr>
          <w:b/>
          <w:lang w:val="uk-UA"/>
        </w:rPr>
        <w:t>1 лот</w:t>
      </w:r>
      <w:r w:rsidRPr="004C4F7A">
        <w:rPr>
          <w:b/>
          <w:lang w:val="uk-UA"/>
        </w:rPr>
        <w:t xml:space="preserve">, </w:t>
      </w:r>
      <w:r>
        <w:rPr>
          <w:b/>
          <w:lang w:val="uk-UA"/>
        </w:rPr>
        <w:t>2160</w:t>
      </w:r>
      <w:r w:rsidRPr="004C4F7A">
        <w:rPr>
          <w:b/>
          <w:lang w:val="uk-UA"/>
        </w:rPr>
        <w:t xml:space="preserve"> од.</w:t>
      </w:r>
      <w:r>
        <w:rPr>
          <w:b/>
          <w:lang w:val="uk-UA"/>
        </w:rPr>
        <w:t xml:space="preserve"> </w:t>
      </w:r>
      <w:r w:rsidRPr="004C4F7A">
        <w:rPr>
          <w:b/>
          <w:lang w:val="uk-UA"/>
        </w:rPr>
        <w:t>в.</w:t>
      </w:r>
      <w:r>
        <w:rPr>
          <w:b/>
          <w:lang w:val="uk-UA"/>
        </w:rPr>
        <w:t xml:space="preserve"> (фл.)</w:t>
      </w:r>
    </w:p>
    <w:p w:rsidR="00EF33C8" w:rsidRPr="00AD2C31" w:rsidRDefault="00EF33C8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5.3. Місце поставки товарів, виконання робіт чи надання послуг. м. Львів, вул. Генерала Чупринки, 45, 79044.</w:t>
      </w:r>
    </w:p>
    <w:p w:rsidR="00EF33C8" w:rsidRDefault="00EF33C8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 xml:space="preserve">5.4. Строк поставки товарів, виконання робіт чи надання послуг. </w:t>
      </w:r>
    </w:p>
    <w:p w:rsidR="00EF33C8" w:rsidRPr="00AD2C31" w:rsidRDefault="00EF33C8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 xml:space="preserve">З дати підписання договору - грудень </w:t>
      </w:r>
      <w:r w:rsidRPr="004C4F7A">
        <w:rPr>
          <w:lang w:val="uk-UA"/>
        </w:rPr>
        <w:t>201</w:t>
      </w:r>
      <w:r>
        <w:rPr>
          <w:lang w:val="uk-UA"/>
        </w:rPr>
        <w:t>5</w:t>
      </w:r>
      <w:r w:rsidRPr="004C4F7A">
        <w:rPr>
          <w:lang w:val="uk-UA"/>
        </w:rPr>
        <w:t xml:space="preserve"> р</w:t>
      </w:r>
      <w:r w:rsidRPr="00AD2C31">
        <w:rPr>
          <w:lang w:val="uk-UA"/>
        </w:rPr>
        <w:t>оку.</w:t>
      </w:r>
    </w:p>
    <w:p w:rsidR="00EF33C8" w:rsidRPr="00AD2C31" w:rsidRDefault="00EF33C8" w:rsidP="00AD2C31">
      <w:pPr>
        <w:spacing w:before="60" w:after="60"/>
        <w:jc w:val="both"/>
        <w:rPr>
          <w:lang w:val="uk-UA"/>
        </w:rPr>
      </w:pPr>
      <w:r w:rsidRPr="00AD2C31">
        <w:rPr>
          <w:b/>
          <w:lang w:val="uk-UA"/>
        </w:rPr>
        <w:t>6. Місце отримання документації конкурсних торгів.</w:t>
      </w:r>
      <w:r w:rsidRPr="00AD2C31">
        <w:rPr>
          <w:sz w:val="26"/>
          <w:szCs w:val="26"/>
          <w:lang w:val="uk-UA"/>
        </w:rPr>
        <w:t xml:space="preserve"> </w:t>
      </w:r>
      <w:r w:rsidRPr="00AD2C31">
        <w:rPr>
          <w:lang w:val="uk-UA"/>
        </w:rPr>
        <w:t>м. Львів, вул. Генерала Чупринки, 45, 79044, кабінет головного бухгалтера.</w:t>
      </w:r>
    </w:p>
    <w:p w:rsidR="00EF33C8" w:rsidRPr="00AD2C31" w:rsidRDefault="00EF33C8" w:rsidP="00AD2C31">
      <w:pPr>
        <w:pStyle w:val="NormalWeb"/>
        <w:jc w:val="both"/>
        <w:rPr>
          <w:b/>
          <w:lang w:val="uk-UA"/>
        </w:rPr>
      </w:pPr>
      <w:r w:rsidRPr="00AD2C31">
        <w:rPr>
          <w:b/>
          <w:lang w:val="uk-UA"/>
        </w:rPr>
        <w:t>7. Забезпечення пропозиції конкурсних торгів (якщо замовник вимагає його надати):</w:t>
      </w:r>
    </w:p>
    <w:p w:rsidR="00EF33C8" w:rsidRPr="00AD2C31" w:rsidRDefault="00EF33C8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7.1. Розмір. Не вимагається. </w:t>
      </w:r>
    </w:p>
    <w:p w:rsidR="00EF33C8" w:rsidRPr="00AD2C31" w:rsidRDefault="00EF33C8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7.2. Вид. </w:t>
      </w:r>
    </w:p>
    <w:p w:rsidR="00EF33C8" w:rsidRPr="00AD2C31" w:rsidRDefault="00EF33C8" w:rsidP="00AD2C31">
      <w:pPr>
        <w:pStyle w:val="BodyText"/>
        <w:spacing w:after="0" w:line="276" w:lineRule="auto"/>
        <w:jc w:val="both"/>
        <w:rPr>
          <w:sz w:val="24"/>
          <w:szCs w:val="24"/>
          <w:lang w:val="uk-UA"/>
        </w:rPr>
      </w:pPr>
      <w:r w:rsidRPr="00AD2C31">
        <w:rPr>
          <w:sz w:val="24"/>
          <w:szCs w:val="24"/>
          <w:lang w:val="uk-UA"/>
        </w:rPr>
        <w:t xml:space="preserve">7.3. Умови надання. </w:t>
      </w:r>
    </w:p>
    <w:p w:rsidR="00EF33C8" w:rsidRPr="00AD2C31" w:rsidRDefault="00EF33C8" w:rsidP="00AD2C31">
      <w:pPr>
        <w:pStyle w:val="NormalWeb"/>
        <w:jc w:val="both"/>
        <w:rPr>
          <w:b/>
          <w:lang w:val="uk-UA"/>
        </w:rPr>
      </w:pPr>
      <w:r w:rsidRPr="00AD2C31">
        <w:rPr>
          <w:b/>
          <w:lang w:val="uk-UA"/>
        </w:rPr>
        <w:t>8. Подання пропозицій конкурсних торгів:</w:t>
      </w:r>
    </w:p>
    <w:p w:rsidR="00EF33C8" w:rsidRPr="00AD2C31" w:rsidRDefault="00EF33C8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8.1. Місце. м. Львів, вул. Генерала Чупринки, 45. канцелярія, 79044 спосіб надання пропозицій конкурсних торгів: особисто або поштою.</w:t>
      </w:r>
    </w:p>
    <w:p w:rsidR="00EF33C8" w:rsidRDefault="00EF33C8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8.2. Строк. </w:t>
      </w:r>
      <w:r>
        <w:rPr>
          <w:lang w:val="uk-UA"/>
        </w:rPr>
        <w:t xml:space="preserve">10 червня </w:t>
      </w:r>
      <w:r w:rsidRPr="00AD2C31">
        <w:rPr>
          <w:lang w:val="uk-UA"/>
        </w:rPr>
        <w:t xml:space="preserve"> 201</w:t>
      </w:r>
      <w:r>
        <w:rPr>
          <w:lang w:val="uk-UA"/>
        </w:rPr>
        <w:t>5</w:t>
      </w:r>
      <w:r w:rsidRPr="00AD2C31">
        <w:rPr>
          <w:lang w:val="uk-UA"/>
        </w:rPr>
        <w:t xml:space="preserve"> р. до 10 год. 00 хв.</w:t>
      </w:r>
      <w:r w:rsidRPr="008D1580">
        <w:rPr>
          <w:lang w:val="uk-UA"/>
        </w:rPr>
        <w:t xml:space="preserve"> </w:t>
      </w:r>
      <w:r w:rsidRPr="00AD2C31">
        <w:rPr>
          <w:lang w:val="uk-UA"/>
        </w:rPr>
        <w:t xml:space="preserve"> </w:t>
      </w:r>
    </w:p>
    <w:p w:rsidR="00EF33C8" w:rsidRPr="00AD2C31" w:rsidRDefault="00EF33C8" w:rsidP="00AD2C31">
      <w:pPr>
        <w:pStyle w:val="NormalWeb"/>
        <w:jc w:val="both"/>
        <w:rPr>
          <w:b/>
          <w:lang w:val="uk-UA"/>
        </w:rPr>
      </w:pPr>
      <w:r w:rsidRPr="00AD2C31">
        <w:rPr>
          <w:b/>
          <w:lang w:val="uk-UA"/>
        </w:rPr>
        <w:t>9. Розкриття пропозицій конкурсних торгів:</w:t>
      </w:r>
    </w:p>
    <w:p w:rsidR="00EF33C8" w:rsidRPr="00AD2C31" w:rsidRDefault="00EF33C8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9.1. Місце. м. Львів, вул. Генерала Чупринки,45,  зал засідань (5-й поверх), 79044.</w:t>
      </w:r>
    </w:p>
    <w:p w:rsidR="00EF33C8" w:rsidRPr="00AD2C31" w:rsidRDefault="00EF33C8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9.2. Дата.  </w:t>
      </w:r>
      <w:r>
        <w:rPr>
          <w:lang w:val="uk-UA"/>
        </w:rPr>
        <w:t>10 червня</w:t>
      </w:r>
      <w:r w:rsidRPr="00AD2C31">
        <w:rPr>
          <w:lang w:val="uk-UA"/>
        </w:rPr>
        <w:t xml:space="preserve"> 201</w:t>
      </w:r>
      <w:r>
        <w:rPr>
          <w:lang w:val="uk-UA"/>
        </w:rPr>
        <w:t>5</w:t>
      </w:r>
      <w:r w:rsidRPr="00AD2C31">
        <w:rPr>
          <w:lang w:val="uk-UA"/>
        </w:rPr>
        <w:t xml:space="preserve"> р. </w:t>
      </w:r>
      <w:r w:rsidRPr="008D1580">
        <w:rPr>
          <w:lang w:val="uk-UA"/>
        </w:rPr>
        <w:t xml:space="preserve"> </w:t>
      </w:r>
    </w:p>
    <w:p w:rsidR="00EF33C8" w:rsidRPr="00AD2C31" w:rsidRDefault="00EF33C8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9.3. Час. </w:t>
      </w:r>
      <w:r>
        <w:rPr>
          <w:lang w:val="uk-UA"/>
        </w:rPr>
        <w:t>11 год. 00 хв.</w:t>
      </w:r>
    </w:p>
    <w:p w:rsidR="00EF33C8" w:rsidRPr="00AD2C31" w:rsidRDefault="00EF33C8" w:rsidP="00AD2C31">
      <w:pPr>
        <w:pStyle w:val="NormalWeb"/>
        <w:jc w:val="both"/>
        <w:rPr>
          <w:sz w:val="26"/>
          <w:szCs w:val="26"/>
          <w:lang w:val="uk-UA"/>
        </w:rPr>
      </w:pPr>
      <w:r w:rsidRPr="00AD2C31">
        <w:rPr>
          <w:b/>
          <w:lang w:val="uk-UA"/>
        </w:rPr>
        <w:t>10. Додаткова інформація</w:t>
      </w:r>
      <w:r w:rsidRPr="00AD2C31">
        <w:rPr>
          <w:b/>
          <w:sz w:val="26"/>
          <w:szCs w:val="26"/>
          <w:lang w:val="uk-UA"/>
        </w:rPr>
        <w:t>.</w:t>
      </w:r>
      <w:r w:rsidRPr="00AD2C31">
        <w:rPr>
          <w:sz w:val="26"/>
          <w:szCs w:val="26"/>
          <w:lang w:val="uk-UA"/>
        </w:rPr>
        <w:t xml:space="preserve"> </w:t>
      </w:r>
      <w:r w:rsidRPr="00AD2C31">
        <w:rPr>
          <w:lang w:val="uk-UA"/>
        </w:rPr>
        <w:t>тел. для довідок: (032) 238-32-47, 237-39-19 секретар комітету з конкурсних торгів – Лещук Марія Михайлівна</w:t>
      </w:r>
      <w:r w:rsidRPr="00AD2C31">
        <w:rPr>
          <w:sz w:val="26"/>
          <w:szCs w:val="26"/>
          <w:lang w:val="uk-UA"/>
        </w:rPr>
        <w:t>.</w:t>
      </w:r>
    </w:p>
    <w:p w:rsidR="00EF33C8" w:rsidRPr="00AD2C31" w:rsidRDefault="00EF33C8" w:rsidP="00AD2C31">
      <w:pPr>
        <w:pStyle w:val="NormalWeb"/>
        <w:jc w:val="both"/>
        <w:rPr>
          <w:sz w:val="26"/>
          <w:szCs w:val="26"/>
          <w:lang w:val="uk-UA"/>
        </w:rPr>
      </w:pPr>
      <w:r w:rsidRPr="00AD2C31">
        <w:rPr>
          <w:sz w:val="26"/>
          <w:szCs w:val="26"/>
          <w:lang w:val="uk-UA"/>
        </w:rPr>
        <w:t> </w:t>
      </w:r>
    </w:p>
    <w:p w:rsidR="00EF33C8" w:rsidRPr="00AD2C31" w:rsidRDefault="00EF33C8" w:rsidP="00AD2C31">
      <w:pPr>
        <w:pStyle w:val="NormalWeb"/>
        <w:jc w:val="both"/>
        <w:rPr>
          <w:sz w:val="26"/>
          <w:szCs w:val="26"/>
          <w:lang w:val="uk-UA"/>
        </w:rPr>
      </w:pPr>
    </w:p>
    <w:p w:rsidR="00EF33C8" w:rsidRPr="00AD2C31" w:rsidRDefault="00EF33C8" w:rsidP="00AD2C31">
      <w:pPr>
        <w:pStyle w:val="NormalWeb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b/>
          <w:lang w:val="uk-UA"/>
        </w:rPr>
        <w:t>Голова комітету з конкурсних торгів</w:t>
      </w:r>
    </w:p>
    <w:p w:rsidR="00EF33C8" w:rsidRPr="000A65D2" w:rsidRDefault="00EF33C8" w:rsidP="00AD2C31">
      <w:pPr>
        <w:pStyle w:val="NormalWeb"/>
        <w:spacing w:before="0" w:beforeAutospacing="0" w:after="0" w:afterAutospacing="0" w:line="276" w:lineRule="auto"/>
        <w:jc w:val="both"/>
        <w:rPr>
          <w:i/>
          <w:lang w:val="uk-UA"/>
        </w:rPr>
      </w:pPr>
      <w:r w:rsidRPr="000A65D2">
        <w:rPr>
          <w:i/>
          <w:lang w:val="uk-UA"/>
        </w:rPr>
        <w:t xml:space="preserve">Провідний науковий співробітник </w:t>
      </w:r>
    </w:p>
    <w:p w:rsidR="00EF33C8" w:rsidRPr="000A65D2" w:rsidRDefault="00EF33C8" w:rsidP="00AD2C31">
      <w:pPr>
        <w:pStyle w:val="NormalWeb"/>
        <w:spacing w:before="0" w:beforeAutospacing="0" w:after="0" w:afterAutospacing="0" w:line="276" w:lineRule="auto"/>
        <w:jc w:val="both"/>
        <w:rPr>
          <w:i/>
          <w:lang w:val="uk-UA"/>
        </w:rPr>
      </w:pPr>
      <w:r w:rsidRPr="000A65D2">
        <w:rPr>
          <w:i/>
          <w:lang w:val="uk-UA"/>
        </w:rPr>
        <w:t>відділення хірургії та трансфузіології</w:t>
      </w:r>
      <w:r w:rsidRPr="000A65D2">
        <w:rPr>
          <w:i/>
          <w:lang w:val="uk-UA"/>
        </w:rPr>
        <w:tab/>
      </w:r>
      <w:r w:rsidRPr="000A65D2">
        <w:rPr>
          <w:i/>
          <w:lang w:val="uk-UA"/>
        </w:rPr>
        <w:tab/>
      </w:r>
      <w:r w:rsidRPr="000A65D2">
        <w:rPr>
          <w:i/>
          <w:lang w:val="uk-UA"/>
        </w:rPr>
        <w:tab/>
      </w:r>
      <w:r w:rsidRPr="000A65D2">
        <w:rPr>
          <w:i/>
          <w:lang w:val="uk-UA"/>
        </w:rPr>
        <w:tab/>
        <w:t xml:space="preserve">       </w:t>
      </w:r>
      <w:r>
        <w:rPr>
          <w:i/>
          <w:lang w:val="uk-UA"/>
        </w:rPr>
        <w:t>Ю.Л. Євстахевич</w:t>
      </w:r>
    </w:p>
    <w:p w:rsidR="00EF33C8" w:rsidRPr="00AD2C31" w:rsidRDefault="00EF33C8" w:rsidP="00AD2C31">
      <w:pPr>
        <w:pStyle w:val="NormalWeb"/>
        <w:jc w:val="right"/>
        <w:rPr>
          <w:lang w:val="uk-UA"/>
        </w:rPr>
      </w:pPr>
    </w:p>
    <w:p w:rsidR="00EF33C8" w:rsidRPr="00AD2C31" w:rsidRDefault="00EF33C8" w:rsidP="00AD2C31">
      <w:pPr>
        <w:pStyle w:val="NormalWeb"/>
        <w:jc w:val="right"/>
        <w:rPr>
          <w:lang w:val="uk-UA"/>
        </w:rPr>
      </w:pPr>
    </w:p>
    <w:p w:rsidR="00EF33C8" w:rsidRPr="00AD2C31" w:rsidRDefault="00EF33C8" w:rsidP="00AD2C31">
      <w:pPr>
        <w:pStyle w:val="NormalWeb"/>
        <w:jc w:val="right"/>
        <w:rPr>
          <w:lang w:val="uk-UA"/>
        </w:rPr>
      </w:pPr>
    </w:p>
    <w:p w:rsidR="00EF33C8" w:rsidRPr="00AD2C31" w:rsidRDefault="00EF33C8" w:rsidP="00AD2C31">
      <w:pPr>
        <w:pStyle w:val="NormalWeb"/>
        <w:jc w:val="right"/>
        <w:rPr>
          <w:lang w:val="uk-UA"/>
        </w:rPr>
      </w:pPr>
    </w:p>
    <w:p w:rsidR="00EF33C8" w:rsidRPr="00AD2C31" w:rsidRDefault="00EF33C8" w:rsidP="00AD2C31">
      <w:pPr>
        <w:pStyle w:val="NormalWeb"/>
        <w:jc w:val="right"/>
        <w:rPr>
          <w:lang w:val="uk-UA"/>
        </w:rPr>
      </w:pPr>
    </w:p>
    <w:p w:rsidR="00EF33C8" w:rsidRPr="00AD2C31" w:rsidRDefault="00EF33C8" w:rsidP="00AD2C31">
      <w:pPr>
        <w:pStyle w:val="NormalWeb"/>
        <w:jc w:val="right"/>
        <w:rPr>
          <w:lang w:val="uk-UA"/>
        </w:rPr>
      </w:pPr>
    </w:p>
    <w:p w:rsidR="00EF33C8" w:rsidRPr="00AD2C31" w:rsidRDefault="00EF33C8" w:rsidP="00AD2C31">
      <w:pPr>
        <w:pStyle w:val="NormalWeb"/>
        <w:jc w:val="right"/>
        <w:rPr>
          <w:lang w:val="uk-UA"/>
        </w:rPr>
      </w:pPr>
    </w:p>
    <w:p w:rsidR="00EF33C8" w:rsidRPr="00AD2C31" w:rsidRDefault="00EF33C8" w:rsidP="00AD2C31">
      <w:pPr>
        <w:pStyle w:val="NormalWeb"/>
        <w:jc w:val="right"/>
        <w:rPr>
          <w:lang w:val="uk-UA"/>
        </w:rPr>
      </w:pPr>
    </w:p>
    <w:p w:rsidR="00EF33C8" w:rsidRPr="00AD2C31" w:rsidRDefault="00EF33C8" w:rsidP="00AD2C31">
      <w:pPr>
        <w:pStyle w:val="NormalWeb"/>
        <w:jc w:val="right"/>
        <w:rPr>
          <w:lang w:val="uk-UA"/>
        </w:rPr>
      </w:pPr>
    </w:p>
    <w:p w:rsidR="00EF33C8" w:rsidRPr="00AD2C31" w:rsidRDefault="00EF33C8" w:rsidP="00AD2C31">
      <w:pPr>
        <w:pStyle w:val="NormalWeb"/>
        <w:jc w:val="right"/>
        <w:rPr>
          <w:lang w:val="uk-UA"/>
        </w:rPr>
      </w:pPr>
    </w:p>
    <w:p w:rsidR="00EF33C8" w:rsidRPr="00AD2C31" w:rsidRDefault="00EF33C8" w:rsidP="00AD2C31">
      <w:pPr>
        <w:pStyle w:val="NormalWeb"/>
        <w:jc w:val="right"/>
        <w:rPr>
          <w:lang w:val="uk-UA"/>
        </w:rPr>
      </w:pPr>
    </w:p>
    <w:p w:rsidR="00EF33C8" w:rsidRDefault="00EF33C8" w:rsidP="00AD2C31">
      <w:pPr>
        <w:pStyle w:val="NormalWeb"/>
        <w:jc w:val="right"/>
        <w:rPr>
          <w:lang w:val="uk-UA"/>
        </w:rPr>
      </w:pPr>
    </w:p>
    <w:p w:rsidR="00EF33C8" w:rsidRDefault="00EF33C8" w:rsidP="00AD2C31">
      <w:pPr>
        <w:pStyle w:val="NormalWeb"/>
        <w:jc w:val="right"/>
        <w:rPr>
          <w:lang w:val="uk-UA"/>
        </w:rPr>
      </w:pPr>
    </w:p>
    <w:p w:rsidR="00EF33C8" w:rsidRDefault="00EF33C8" w:rsidP="00AD2C31">
      <w:pPr>
        <w:pStyle w:val="NormalWeb"/>
        <w:jc w:val="right"/>
        <w:rPr>
          <w:lang w:val="uk-UA"/>
        </w:rPr>
      </w:pPr>
    </w:p>
    <w:p w:rsidR="00EF33C8" w:rsidRDefault="00EF33C8" w:rsidP="00AD2C31">
      <w:pPr>
        <w:pStyle w:val="NormalWeb"/>
        <w:jc w:val="right"/>
        <w:rPr>
          <w:lang w:val="uk-UA"/>
        </w:rPr>
      </w:pPr>
    </w:p>
    <w:p w:rsidR="00EF33C8" w:rsidRPr="00AD2C31" w:rsidRDefault="00EF33C8" w:rsidP="00AD2C31">
      <w:pPr>
        <w:pStyle w:val="NormalWeb"/>
        <w:jc w:val="right"/>
        <w:rPr>
          <w:lang w:val="uk-UA"/>
        </w:rPr>
      </w:pPr>
      <w:r w:rsidRPr="00AD2C31">
        <w:rPr>
          <w:lang w:val="uk-UA"/>
        </w:rPr>
        <w:t xml:space="preserve"> Додаток № 1 </w:t>
      </w:r>
    </w:p>
    <w:p w:rsidR="00EF33C8" w:rsidRDefault="00EF33C8" w:rsidP="00820C6F">
      <w:pPr>
        <w:pStyle w:val="NormalWeb"/>
        <w:spacing w:before="0" w:beforeAutospacing="0" w:after="0" w:afterAutospacing="0" w:line="276" w:lineRule="auto"/>
        <w:jc w:val="center"/>
        <w:rPr>
          <w:b/>
          <w:sz w:val="28"/>
          <w:szCs w:val="28"/>
          <w:lang w:val="uk-UA"/>
        </w:rPr>
      </w:pPr>
      <w:r w:rsidRPr="004C4F7A">
        <w:rPr>
          <w:b/>
          <w:sz w:val="28"/>
          <w:szCs w:val="28"/>
          <w:lang w:val="uk-UA"/>
        </w:rPr>
        <w:t>Ліки (ДК 016 – 2010 : 21.20.1)</w:t>
      </w:r>
      <w:r>
        <w:rPr>
          <w:b/>
          <w:sz w:val="28"/>
          <w:szCs w:val="28"/>
          <w:lang w:val="uk-UA"/>
        </w:rPr>
        <w:t xml:space="preserve"> </w:t>
      </w:r>
    </w:p>
    <w:tbl>
      <w:tblPr>
        <w:tblW w:w="0" w:type="auto"/>
        <w:tblInd w:w="103" w:type="dxa"/>
        <w:tblLayout w:type="fixed"/>
        <w:tblLook w:val="0000"/>
      </w:tblPr>
      <w:tblGrid>
        <w:gridCol w:w="725"/>
        <w:gridCol w:w="1980"/>
        <w:gridCol w:w="2863"/>
        <w:gridCol w:w="1264"/>
        <w:gridCol w:w="1459"/>
      </w:tblGrid>
      <w:tr w:rsidR="00EF33C8" w:rsidTr="00EA62CF">
        <w:trPr>
          <w:trHeight w:val="855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3C8" w:rsidRPr="00EA62CF" w:rsidRDefault="00EF33C8">
            <w:pPr>
              <w:jc w:val="center"/>
              <w:rPr>
                <w:bCs/>
              </w:rPr>
            </w:pPr>
            <w:r w:rsidRPr="00EA62CF">
              <w:rPr>
                <w:bCs/>
              </w:rPr>
              <w:t>№ лот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33C8" w:rsidRPr="00EA62CF" w:rsidRDefault="00EF33C8">
            <w:pPr>
              <w:jc w:val="center"/>
              <w:rPr>
                <w:bCs/>
              </w:rPr>
            </w:pPr>
            <w:r w:rsidRPr="00EA62CF">
              <w:rPr>
                <w:bCs/>
              </w:rPr>
              <w:t>Міжнародна назва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33C8" w:rsidRPr="00EA62CF" w:rsidRDefault="00EF33C8">
            <w:pPr>
              <w:jc w:val="center"/>
              <w:rPr>
                <w:bCs/>
              </w:rPr>
            </w:pPr>
            <w:r w:rsidRPr="00EA62CF">
              <w:rPr>
                <w:bCs/>
              </w:rPr>
              <w:t>Форма випуску, дозування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33C8" w:rsidRPr="00EA62CF" w:rsidRDefault="00EF33C8">
            <w:pPr>
              <w:jc w:val="center"/>
              <w:rPr>
                <w:bCs/>
              </w:rPr>
            </w:pPr>
            <w:r w:rsidRPr="00EA62CF">
              <w:rPr>
                <w:bCs/>
              </w:rPr>
              <w:t>Од</w:t>
            </w:r>
            <w:r w:rsidRPr="00EA62CF">
              <w:rPr>
                <w:bCs/>
                <w:lang w:val="uk-UA"/>
              </w:rPr>
              <w:t>иниці</w:t>
            </w:r>
            <w:r w:rsidRPr="00EA62CF">
              <w:rPr>
                <w:bCs/>
              </w:rPr>
              <w:t xml:space="preserve"> вим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33C8" w:rsidRPr="00EA62CF" w:rsidRDefault="00EF33C8">
            <w:pPr>
              <w:jc w:val="center"/>
              <w:rPr>
                <w:bCs/>
                <w:lang w:val="uk-UA"/>
              </w:rPr>
            </w:pPr>
            <w:r w:rsidRPr="00EA62CF">
              <w:rPr>
                <w:bCs/>
                <w:sz w:val="22"/>
                <w:szCs w:val="22"/>
                <w:lang w:val="uk-UA"/>
              </w:rPr>
              <w:t>Очікувана ціна одиниці товару (грн.)</w:t>
            </w:r>
          </w:p>
        </w:tc>
      </w:tr>
      <w:tr w:rsidR="00EF33C8" w:rsidTr="00EA62CF">
        <w:trPr>
          <w:trHeight w:val="372"/>
        </w:trPr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3C8" w:rsidRDefault="00EF33C8" w:rsidP="00815D93">
            <w:pPr>
              <w:jc w:val="center"/>
              <w:rPr>
                <w:lang w:val="uk-UA"/>
              </w:rPr>
            </w:pPr>
          </w:p>
          <w:p w:rsidR="00EF33C8" w:rsidRDefault="00EF33C8" w:rsidP="00815D93">
            <w:pPr>
              <w:jc w:val="center"/>
            </w:pPr>
            <w:r>
              <w:t>1</w:t>
            </w: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33C8" w:rsidRDefault="00EF33C8"/>
          <w:p w:rsidR="00EF33C8" w:rsidRDefault="00EF33C8"/>
          <w:p w:rsidR="00EF33C8" w:rsidRDefault="00EF33C8">
            <w:r>
              <w:t>Ритуксимаб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33C8" w:rsidRPr="00EA62CF" w:rsidRDefault="00EF33C8">
            <w:pPr>
              <w:rPr>
                <w:i/>
              </w:rPr>
            </w:pPr>
            <w:r w:rsidRPr="00EA62CF">
              <w:rPr>
                <w:i/>
              </w:rPr>
              <w:t>конц.</w:t>
            </w:r>
            <w:r w:rsidRPr="00EA62CF">
              <w:rPr>
                <w:i/>
                <w:lang w:val="uk-UA"/>
              </w:rPr>
              <w:t xml:space="preserve"> </w:t>
            </w:r>
            <w:r w:rsidRPr="00EA62CF">
              <w:rPr>
                <w:i/>
              </w:rPr>
              <w:t>для приг.</w:t>
            </w:r>
            <w:r w:rsidRPr="00EA62CF">
              <w:rPr>
                <w:i/>
                <w:lang w:val="uk-UA"/>
              </w:rPr>
              <w:t xml:space="preserve"> </w:t>
            </w:r>
            <w:r w:rsidRPr="00EA62CF">
              <w:rPr>
                <w:i/>
              </w:rPr>
              <w:t>розч.</w:t>
            </w:r>
            <w:r w:rsidRPr="00EA62CF">
              <w:rPr>
                <w:i/>
                <w:lang w:val="uk-UA"/>
              </w:rPr>
              <w:t xml:space="preserve"> </w:t>
            </w:r>
            <w:r w:rsidRPr="00EA62CF">
              <w:rPr>
                <w:i/>
              </w:rPr>
              <w:t>для інф. 100мг/10мл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33C8" w:rsidRDefault="00EF33C8">
            <w:pPr>
              <w:jc w:val="center"/>
            </w:pPr>
            <w:r>
              <w:t>фл.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33C8" w:rsidRPr="00EA62CF" w:rsidRDefault="00EF33C8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5703,10</w:t>
            </w:r>
          </w:p>
        </w:tc>
      </w:tr>
      <w:tr w:rsidR="00EF33C8" w:rsidTr="00EA62CF">
        <w:trPr>
          <w:trHeight w:val="252"/>
        </w:trPr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3C8" w:rsidRDefault="00EF33C8"/>
        </w:tc>
        <w:tc>
          <w:tcPr>
            <w:tcW w:w="19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3C8" w:rsidRDefault="00EF33C8"/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33C8" w:rsidRPr="00EA62CF" w:rsidRDefault="00EF33C8">
            <w:pPr>
              <w:rPr>
                <w:i/>
              </w:rPr>
            </w:pPr>
            <w:r w:rsidRPr="00EA62CF">
              <w:rPr>
                <w:i/>
              </w:rPr>
              <w:t>конц.</w:t>
            </w:r>
            <w:r w:rsidRPr="00EA62CF">
              <w:rPr>
                <w:i/>
                <w:lang w:val="uk-UA"/>
              </w:rPr>
              <w:t xml:space="preserve"> </w:t>
            </w:r>
            <w:r w:rsidRPr="00EA62CF">
              <w:rPr>
                <w:i/>
              </w:rPr>
              <w:t>для приг.</w:t>
            </w:r>
            <w:r w:rsidRPr="00EA62CF">
              <w:rPr>
                <w:i/>
                <w:lang w:val="uk-UA"/>
              </w:rPr>
              <w:t xml:space="preserve"> </w:t>
            </w:r>
            <w:r w:rsidRPr="00EA62CF">
              <w:rPr>
                <w:i/>
              </w:rPr>
              <w:t>розч.</w:t>
            </w:r>
            <w:r w:rsidRPr="00EA62CF">
              <w:rPr>
                <w:i/>
                <w:lang w:val="uk-UA"/>
              </w:rPr>
              <w:t xml:space="preserve"> </w:t>
            </w:r>
            <w:r w:rsidRPr="00EA62CF">
              <w:rPr>
                <w:i/>
              </w:rPr>
              <w:t>для інф. 500мг/50мл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33C8" w:rsidRDefault="00EF33C8">
            <w:pPr>
              <w:jc w:val="center"/>
            </w:pPr>
            <w:r>
              <w:t>фл.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33C8" w:rsidRPr="00EA62CF" w:rsidRDefault="00EF33C8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28440,60</w:t>
            </w:r>
          </w:p>
        </w:tc>
      </w:tr>
    </w:tbl>
    <w:p w:rsidR="00EF33C8" w:rsidRDefault="00EF33C8" w:rsidP="00820C6F">
      <w:pPr>
        <w:pStyle w:val="NormalWeb"/>
        <w:spacing w:before="0" w:beforeAutospacing="0" w:after="0" w:afterAutospacing="0" w:line="276" w:lineRule="auto"/>
        <w:jc w:val="center"/>
        <w:rPr>
          <w:b/>
          <w:lang w:val="uk-UA"/>
        </w:rPr>
      </w:pPr>
    </w:p>
    <w:p w:rsidR="00EF33C8" w:rsidRPr="00820C6F" w:rsidRDefault="00EF33C8" w:rsidP="00820C6F">
      <w:pPr>
        <w:pStyle w:val="NormalWeb"/>
        <w:spacing w:before="0" w:beforeAutospacing="0" w:after="0" w:afterAutospacing="0" w:line="276" w:lineRule="auto"/>
        <w:jc w:val="center"/>
        <w:rPr>
          <w:b/>
          <w:lang w:val="uk-UA"/>
        </w:rPr>
      </w:pPr>
    </w:p>
    <w:p w:rsidR="00EF33C8" w:rsidRPr="00AD2C31" w:rsidRDefault="00EF33C8" w:rsidP="00820C6F">
      <w:pPr>
        <w:pStyle w:val="NormalWeb"/>
        <w:spacing w:before="0" w:beforeAutospacing="0" w:after="0" w:afterAutospacing="0"/>
        <w:jc w:val="center"/>
        <w:rPr>
          <w:b/>
          <w:bCs/>
          <w:i/>
          <w:iCs/>
          <w:color w:val="000000"/>
          <w:lang w:val="uk-UA"/>
        </w:rPr>
      </w:pPr>
    </w:p>
    <w:sectPr w:rsidR="00EF33C8" w:rsidRPr="00AD2C31" w:rsidSect="00820C6F">
      <w:pgSz w:w="11906" w:h="16838"/>
      <w:pgMar w:top="540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2C31"/>
    <w:rsid w:val="00047494"/>
    <w:rsid w:val="000A32AE"/>
    <w:rsid w:val="000A65D2"/>
    <w:rsid w:val="000C30FB"/>
    <w:rsid w:val="000E5864"/>
    <w:rsid w:val="00127684"/>
    <w:rsid w:val="00140E1B"/>
    <w:rsid w:val="001434F9"/>
    <w:rsid w:val="0018115E"/>
    <w:rsid w:val="001C7412"/>
    <w:rsid w:val="001D781F"/>
    <w:rsid w:val="001F199E"/>
    <w:rsid w:val="0022393C"/>
    <w:rsid w:val="002264CA"/>
    <w:rsid w:val="00252FC9"/>
    <w:rsid w:val="00295743"/>
    <w:rsid w:val="002D6780"/>
    <w:rsid w:val="002D679C"/>
    <w:rsid w:val="002F4777"/>
    <w:rsid w:val="00410519"/>
    <w:rsid w:val="00441DDF"/>
    <w:rsid w:val="004428D0"/>
    <w:rsid w:val="0045052E"/>
    <w:rsid w:val="00463238"/>
    <w:rsid w:val="004C4F7A"/>
    <w:rsid w:val="004C5698"/>
    <w:rsid w:val="004D48BD"/>
    <w:rsid w:val="00521BD4"/>
    <w:rsid w:val="0052468E"/>
    <w:rsid w:val="0054267E"/>
    <w:rsid w:val="0055453A"/>
    <w:rsid w:val="005637C2"/>
    <w:rsid w:val="00584258"/>
    <w:rsid w:val="0058758B"/>
    <w:rsid w:val="006013A9"/>
    <w:rsid w:val="00646AC9"/>
    <w:rsid w:val="006D5712"/>
    <w:rsid w:val="006F194E"/>
    <w:rsid w:val="00706F90"/>
    <w:rsid w:val="00726FD4"/>
    <w:rsid w:val="00752648"/>
    <w:rsid w:val="00793069"/>
    <w:rsid w:val="00815D93"/>
    <w:rsid w:val="00820C6F"/>
    <w:rsid w:val="00865C38"/>
    <w:rsid w:val="008B5754"/>
    <w:rsid w:val="008C2478"/>
    <w:rsid w:val="008D1580"/>
    <w:rsid w:val="00923624"/>
    <w:rsid w:val="00923B6C"/>
    <w:rsid w:val="0094623C"/>
    <w:rsid w:val="00982B7E"/>
    <w:rsid w:val="00A05BCD"/>
    <w:rsid w:val="00A37CCD"/>
    <w:rsid w:val="00A742C8"/>
    <w:rsid w:val="00A906E0"/>
    <w:rsid w:val="00A90871"/>
    <w:rsid w:val="00A97EA8"/>
    <w:rsid w:val="00AA11E9"/>
    <w:rsid w:val="00AD2C31"/>
    <w:rsid w:val="00B00D89"/>
    <w:rsid w:val="00B1193A"/>
    <w:rsid w:val="00B808B1"/>
    <w:rsid w:val="00C35A30"/>
    <w:rsid w:val="00C508DA"/>
    <w:rsid w:val="00CD2C7E"/>
    <w:rsid w:val="00D54A01"/>
    <w:rsid w:val="00D71EC9"/>
    <w:rsid w:val="00D74A74"/>
    <w:rsid w:val="00DC3F11"/>
    <w:rsid w:val="00DD0450"/>
    <w:rsid w:val="00DD3E5E"/>
    <w:rsid w:val="00DE15DD"/>
    <w:rsid w:val="00E07761"/>
    <w:rsid w:val="00E33C74"/>
    <w:rsid w:val="00E37336"/>
    <w:rsid w:val="00E570F5"/>
    <w:rsid w:val="00E72A1D"/>
    <w:rsid w:val="00E7599E"/>
    <w:rsid w:val="00E92765"/>
    <w:rsid w:val="00EA62CF"/>
    <w:rsid w:val="00EA70E4"/>
    <w:rsid w:val="00EC3C45"/>
    <w:rsid w:val="00EF33C8"/>
    <w:rsid w:val="00F03839"/>
    <w:rsid w:val="00F1083B"/>
    <w:rsid w:val="00F93855"/>
    <w:rsid w:val="00FA79D2"/>
    <w:rsid w:val="00FB4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C31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3">
    <w:name w:val="heading 3"/>
    <w:basedOn w:val="Normal"/>
    <w:link w:val="Heading3Char"/>
    <w:uiPriority w:val="99"/>
    <w:qFormat/>
    <w:rsid w:val="00AD2C3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D2C31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AD2C31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AD2C31"/>
    <w:rPr>
      <w:rFonts w:ascii="Cambria" w:hAnsi="Cambria" w:cs="Times New Roman"/>
      <w:color w:val="404040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AD2C31"/>
    <w:pPr>
      <w:spacing w:before="100" w:beforeAutospacing="1" w:after="100" w:afterAutospacing="1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AD2C31"/>
    <w:rPr>
      <w:rFonts w:ascii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AD2C31"/>
    <w:pPr>
      <w:spacing w:after="120"/>
    </w:pPr>
    <w:rPr>
      <w:sz w:val="20"/>
      <w:szCs w:val="20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E72A1D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">
    <w:name w:val="Основной текст Знак1"/>
    <w:basedOn w:val="DefaultParagraphFont"/>
    <w:link w:val="BodyText"/>
    <w:uiPriority w:val="99"/>
    <w:semiHidden/>
    <w:locked/>
    <w:rsid w:val="00AD2C31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528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28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92</TotalTime>
  <Pages>3</Pages>
  <Words>2249</Words>
  <Characters>1283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ОГОЛОШЕННЯ</dc:title>
  <dc:subject/>
  <dc:creator>user24</dc:creator>
  <cp:keywords/>
  <dc:description/>
  <cp:lastModifiedBy>GOLBUH</cp:lastModifiedBy>
  <cp:revision>20</cp:revision>
  <cp:lastPrinted>2014-10-02T09:45:00Z</cp:lastPrinted>
  <dcterms:created xsi:type="dcterms:W3CDTF">2014-09-26T12:55:00Z</dcterms:created>
  <dcterms:modified xsi:type="dcterms:W3CDTF">2015-05-20T09:49:00Z</dcterms:modified>
</cp:coreProperties>
</file>